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28493A">
        <w:rPr>
          <w:rFonts w:cs="Arial"/>
          <w:b/>
          <w:caps/>
          <w:sz w:val="28"/>
          <w:szCs w:val="28"/>
        </w:rPr>
        <w:t>5</w:t>
      </w:r>
      <w:r w:rsidR="004F2692">
        <w:rPr>
          <w:rFonts w:cs="Arial"/>
          <w:b/>
          <w:caps/>
          <w:sz w:val="28"/>
          <w:szCs w:val="28"/>
        </w:rPr>
        <w:t>7</w:t>
      </w:r>
      <w:r w:rsidR="00C21A62">
        <w:rPr>
          <w:rFonts w:cs="Arial"/>
          <w:b/>
          <w:caps/>
          <w:sz w:val="28"/>
          <w:szCs w:val="28"/>
        </w:rPr>
        <w:t>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16E2A" w:rsidP="00EF41EA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</w:t>
            </w:r>
            <w:r w:rsidR="00D9483F">
              <w:rPr>
                <w:rFonts w:cs="Arial"/>
                <w:sz w:val="20"/>
                <w:szCs w:val="20"/>
              </w:rPr>
              <w:t xml:space="preserve">junto </w:t>
            </w:r>
            <w:r w:rsidR="006E64DD">
              <w:rPr>
                <w:rFonts w:cs="Arial"/>
                <w:sz w:val="20"/>
                <w:szCs w:val="20"/>
              </w:rPr>
              <w:t xml:space="preserve">à Secretaria de </w:t>
            </w:r>
            <w:r w:rsidR="006424F9">
              <w:rPr>
                <w:rFonts w:cs="Arial"/>
                <w:sz w:val="20"/>
                <w:szCs w:val="20"/>
              </w:rPr>
              <w:t>Saúde par</w:t>
            </w:r>
            <w:r w:rsidR="00EF41EA">
              <w:rPr>
                <w:rFonts w:cs="Arial"/>
                <w:sz w:val="20"/>
                <w:szCs w:val="20"/>
              </w:rPr>
              <w:t>a que a Vigilância de Zoonoses a</w:t>
            </w:r>
            <w:r w:rsidR="006424F9">
              <w:rPr>
                <w:rFonts w:cs="Arial"/>
                <w:sz w:val="20"/>
                <w:szCs w:val="20"/>
              </w:rPr>
              <w:t>verigue e solucione o problema de fezes decorrente de morcegos que vivem numa árvore existente na Avenida Francisco Grespan, altura do número 487, Parque Brasil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</w:t>
      </w:r>
      <w:r w:rsidR="00EF41EA" w:rsidRPr="00EF41EA">
        <w:rPr>
          <w:rFonts w:cs="Arial"/>
        </w:rPr>
        <w:t>providências junto à Secretaria de Saúde para que a Vigilância de Zoonoses averigue e solucione o problema de fezes decorrente de morcegos que vivem numa árvore existente na Avenida Francisco Grespan, altura do número 487, Parque Brasil</w:t>
      </w:r>
      <w:r w:rsidR="00584E86">
        <w:rPr>
          <w:rFonts w:cs="Arial"/>
        </w:rPr>
        <w:t>.</w:t>
      </w:r>
    </w:p>
    <w:p w:rsidR="00EF41EA" w:rsidRDefault="00EF41EA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3267C">
        <w:rPr>
          <w:rFonts w:cs="Arial"/>
        </w:rPr>
        <w:t>Sabemos que os morcegos são mamíferos considerados úteis ao homem e à natureza, devendo ser preservados e até mesmo protegidos, de acordo com a legislação brasileira. No entanto, estes insetívoros quando perturbados ou indevidamente manipulados podem “atacar” e, caso estejam infectados, transmitem a raiva, uma doença sempre fatal na ausência de pronto atendimento. Ou seja, deve-se evitar o cont</w:t>
      </w:r>
      <w:r>
        <w:rPr>
          <w:rFonts w:cs="Arial"/>
        </w:rPr>
        <w:t>ato direto com estes animais.</w:t>
      </w:r>
    </w:p>
    <w:p w:rsidR="00EF41EA" w:rsidRDefault="00EF41EA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3267C">
        <w:rPr>
          <w:rFonts w:cs="Arial"/>
        </w:rPr>
        <w:t xml:space="preserve">Cabe ressaltar que os morcegos, quando adquirem a raiva, podem apresentar mudanças em seu comportamento. Já o acúmulo de fezes de morcegos pode propiciar o crescimento do fungo </w:t>
      </w:r>
      <w:proofErr w:type="spellStart"/>
      <w:r w:rsidRPr="00EF41EA">
        <w:rPr>
          <w:rFonts w:cs="Arial"/>
          <w:i/>
        </w:rPr>
        <w:t>Histoplasma</w:t>
      </w:r>
      <w:proofErr w:type="spellEnd"/>
      <w:r w:rsidRPr="00EF41EA">
        <w:rPr>
          <w:rFonts w:cs="Arial"/>
          <w:i/>
        </w:rPr>
        <w:t xml:space="preserve"> </w:t>
      </w:r>
      <w:proofErr w:type="spellStart"/>
      <w:r w:rsidRPr="00EF41EA">
        <w:rPr>
          <w:rFonts w:cs="Arial"/>
          <w:i/>
        </w:rPr>
        <w:t>Capsulatum</w:t>
      </w:r>
      <w:proofErr w:type="spellEnd"/>
      <w:r w:rsidRPr="0083267C">
        <w:rPr>
          <w:rFonts w:cs="Arial"/>
        </w:rPr>
        <w:t xml:space="preserve">, causando àqueles que inalarem os esporos uma doença respiratória, a </w:t>
      </w:r>
      <w:proofErr w:type="spellStart"/>
      <w:r w:rsidRPr="0083267C">
        <w:rPr>
          <w:rFonts w:cs="Arial"/>
        </w:rPr>
        <w:t>histoplasmose</w:t>
      </w:r>
      <w:proofErr w:type="spellEnd"/>
      <w:r w:rsidRPr="0083267C">
        <w:rPr>
          <w:rFonts w:cs="Arial"/>
        </w:rPr>
        <w:t>, além de gerar odores desagradáveis e característicos.</w:t>
      </w:r>
    </w:p>
    <w:p w:rsidR="00EF41EA" w:rsidRDefault="00EF41EA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83267C">
        <w:rPr>
          <w:rFonts w:cs="Arial"/>
        </w:rPr>
        <w:t>Em residências ou ruas muito arborizadas é comum encontrarmos morcegos à procura de alimento ou utilizando essas árvores para abrigos diurnos, sendo que, muitas vezes, estes animais dão voos rasantes em busca de frutos. Por este motivo, é aconselhável que o órgão público competente faça a poda de levantamento ou a substituição da árvore onde os morcegos estão abrigados.</w:t>
      </w:r>
    </w:p>
    <w:p w:rsidR="00F94ABC" w:rsidRDefault="00EF41EA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Por estes motivos, solicitamos as devidas providências dos órgãos competentes. </w:t>
      </w:r>
      <w:r w:rsidRPr="00F909B3">
        <w:rPr>
          <w:rFonts w:cs="Arial"/>
        </w:rPr>
        <w:t xml:space="preserve">Destacamos o envio do </w:t>
      </w:r>
      <w:r w:rsidRPr="00F909B3">
        <w:rPr>
          <w:rFonts w:cs="Arial"/>
          <w:b/>
        </w:rPr>
        <w:t xml:space="preserve">OFÍCIO </w:t>
      </w:r>
      <w:r>
        <w:rPr>
          <w:rFonts w:cs="Arial"/>
          <w:b/>
        </w:rPr>
        <w:t>SAÚDE</w:t>
      </w:r>
      <w:r w:rsidRPr="00F909B3">
        <w:rPr>
          <w:rFonts w:cs="Arial"/>
          <w:b/>
        </w:rPr>
        <w:t xml:space="preserve"> Nº </w:t>
      </w:r>
      <w:r>
        <w:rPr>
          <w:rFonts w:cs="Arial"/>
          <w:b/>
        </w:rPr>
        <w:t>099</w:t>
      </w:r>
      <w:r w:rsidRPr="009C77E7">
        <w:rPr>
          <w:rFonts w:cs="Arial"/>
          <w:b/>
        </w:rPr>
        <w:t>/2021/</w:t>
      </w:r>
      <w:proofErr w:type="spellStart"/>
      <w:r w:rsidRPr="009C77E7">
        <w:rPr>
          <w:rFonts w:cs="Arial"/>
          <w:b/>
        </w:rPr>
        <w:t>VERª.MA</w:t>
      </w:r>
      <w:proofErr w:type="spellEnd"/>
      <w:r w:rsidRPr="00F909B3">
        <w:rPr>
          <w:rFonts w:cs="Arial"/>
        </w:rPr>
        <w:t xml:space="preserve">, no dia </w:t>
      </w:r>
      <w:r>
        <w:rPr>
          <w:rFonts w:cs="Arial"/>
        </w:rPr>
        <w:t>25</w:t>
      </w:r>
      <w:r w:rsidRPr="00F909B3">
        <w:rPr>
          <w:rFonts w:cs="Arial"/>
        </w:rPr>
        <w:t xml:space="preserve"> de maio de 2021, referente ao assunto</w:t>
      </w:r>
      <w:r w:rsidR="00F94ABC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lastRenderedPageBreak/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F5924">
        <w:rPr>
          <w:rFonts w:cs="Arial"/>
        </w:rPr>
        <w:t>2</w:t>
      </w:r>
      <w:bookmarkStart w:id="0" w:name="_GoBack"/>
      <w:bookmarkEnd w:id="0"/>
      <w:r w:rsidR="00584E86">
        <w:rPr>
          <w:rFonts w:cs="Arial"/>
        </w:rPr>
        <w:t xml:space="preserve"> de </w:t>
      </w:r>
      <w:r w:rsidR="001A0DA0">
        <w:rPr>
          <w:rFonts w:cs="Arial"/>
        </w:rPr>
        <w:t>junho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A130F4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A130F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925" w:rsidRDefault="00C16925">
      <w:r>
        <w:separator/>
      </w:r>
    </w:p>
  </w:endnote>
  <w:endnote w:type="continuationSeparator" w:id="0">
    <w:p w:rsidR="00C16925" w:rsidRDefault="00C16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925" w:rsidRDefault="00C16925">
      <w:r>
        <w:separator/>
      </w:r>
    </w:p>
  </w:footnote>
  <w:footnote w:type="continuationSeparator" w:id="0">
    <w:p w:rsidR="00C16925" w:rsidRDefault="00C16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</w:t>
    </w:r>
    <w:r w:rsidR="00EF41EA">
      <w:rPr>
        <w:rFonts w:cs="Arial"/>
        <w:b/>
        <w:sz w:val="20"/>
        <w:szCs w:val="20"/>
        <w:u w:val="single"/>
      </w:rPr>
      <w:t>5</w:t>
    </w:r>
    <w:r w:rsidR="00134ABD">
      <w:rPr>
        <w:rFonts w:cs="Arial"/>
        <w:b/>
        <w:sz w:val="20"/>
        <w:szCs w:val="20"/>
        <w:u w:val="single"/>
      </w:rPr>
      <w:t>7</w:t>
    </w:r>
    <w:r w:rsidR="00EF41EA">
      <w:rPr>
        <w:rFonts w:cs="Arial"/>
        <w:b/>
        <w:sz w:val="20"/>
        <w:szCs w:val="20"/>
        <w:u w:val="single"/>
      </w:rPr>
      <w:t>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A0D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A0DA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094"/>
    <w:rsid w:val="00033AE3"/>
    <w:rsid w:val="00034A23"/>
    <w:rsid w:val="00043B26"/>
    <w:rsid w:val="00045D0E"/>
    <w:rsid w:val="00047EFF"/>
    <w:rsid w:val="00054B55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839"/>
    <w:rsid w:val="000D5B1B"/>
    <w:rsid w:val="000D69A2"/>
    <w:rsid w:val="000E241C"/>
    <w:rsid w:val="000E2B8B"/>
    <w:rsid w:val="000E3BE0"/>
    <w:rsid w:val="000E67C9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ABD"/>
    <w:rsid w:val="00134CF2"/>
    <w:rsid w:val="001415E6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0DA0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5924"/>
    <w:rsid w:val="001F7613"/>
    <w:rsid w:val="001F7BF9"/>
    <w:rsid w:val="0020022F"/>
    <w:rsid w:val="002020D3"/>
    <w:rsid w:val="002044D0"/>
    <w:rsid w:val="00204A6A"/>
    <w:rsid w:val="00204ED7"/>
    <w:rsid w:val="00205E78"/>
    <w:rsid w:val="00210390"/>
    <w:rsid w:val="0021277F"/>
    <w:rsid w:val="00212E2C"/>
    <w:rsid w:val="00215CD2"/>
    <w:rsid w:val="00230859"/>
    <w:rsid w:val="00231E06"/>
    <w:rsid w:val="00235BD5"/>
    <w:rsid w:val="00240DDA"/>
    <w:rsid w:val="002460CA"/>
    <w:rsid w:val="00247551"/>
    <w:rsid w:val="0025128C"/>
    <w:rsid w:val="0025136E"/>
    <w:rsid w:val="00253C82"/>
    <w:rsid w:val="00254F97"/>
    <w:rsid w:val="00263419"/>
    <w:rsid w:val="00264B8C"/>
    <w:rsid w:val="00266B01"/>
    <w:rsid w:val="00267274"/>
    <w:rsid w:val="00270AC7"/>
    <w:rsid w:val="002724F9"/>
    <w:rsid w:val="00281877"/>
    <w:rsid w:val="0028493A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0B8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431"/>
    <w:rsid w:val="002E3FB1"/>
    <w:rsid w:val="002F02DB"/>
    <w:rsid w:val="0030168E"/>
    <w:rsid w:val="003060CD"/>
    <w:rsid w:val="00317C1A"/>
    <w:rsid w:val="003205B5"/>
    <w:rsid w:val="00323F0F"/>
    <w:rsid w:val="003272A9"/>
    <w:rsid w:val="003311E6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5633F"/>
    <w:rsid w:val="00362F8B"/>
    <w:rsid w:val="003638CC"/>
    <w:rsid w:val="00367DC3"/>
    <w:rsid w:val="0037029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2787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03BC8"/>
    <w:rsid w:val="004115F9"/>
    <w:rsid w:val="00412795"/>
    <w:rsid w:val="00417D1E"/>
    <w:rsid w:val="0043369C"/>
    <w:rsid w:val="00435B72"/>
    <w:rsid w:val="00435F5B"/>
    <w:rsid w:val="0043610D"/>
    <w:rsid w:val="0044414B"/>
    <w:rsid w:val="00444BB5"/>
    <w:rsid w:val="004468D2"/>
    <w:rsid w:val="00451BDA"/>
    <w:rsid w:val="00452673"/>
    <w:rsid w:val="0046044A"/>
    <w:rsid w:val="00462603"/>
    <w:rsid w:val="00471287"/>
    <w:rsid w:val="00474C0B"/>
    <w:rsid w:val="00476C7C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D7459"/>
    <w:rsid w:val="004E06ED"/>
    <w:rsid w:val="004E314A"/>
    <w:rsid w:val="004E46DA"/>
    <w:rsid w:val="004E54C5"/>
    <w:rsid w:val="004E60A1"/>
    <w:rsid w:val="004E7242"/>
    <w:rsid w:val="004F0B21"/>
    <w:rsid w:val="004F2288"/>
    <w:rsid w:val="004F2692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0E30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3B17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5E702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4F9"/>
    <w:rsid w:val="006426AE"/>
    <w:rsid w:val="006438C3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848E5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C76CF"/>
    <w:rsid w:val="006D290F"/>
    <w:rsid w:val="006D5D4E"/>
    <w:rsid w:val="006D6F7D"/>
    <w:rsid w:val="006E0A80"/>
    <w:rsid w:val="006E25D0"/>
    <w:rsid w:val="006E46F3"/>
    <w:rsid w:val="006E57C9"/>
    <w:rsid w:val="006E64DD"/>
    <w:rsid w:val="006E6581"/>
    <w:rsid w:val="006E7E66"/>
    <w:rsid w:val="006F21EE"/>
    <w:rsid w:val="006F4E64"/>
    <w:rsid w:val="006F7567"/>
    <w:rsid w:val="006F7B0A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1D8C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5C6E"/>
    <w:rsid w:val="008B7BA9"/>
    <w:rsid w:val="008C0729"/>
    <w:rsid w:val="008C33AB"/>
    <w:rsid w:val="008C72B7"/>
    <w:rsid w:val="008D1E34"/>
    <w:rsid w:val="008D35C4"/>
    <w:rsid w:val="008E723E"/>
    <w:rsid w:val="008F1E6B"/>
    <w:rsid w:val="008F32B5"/>
    <w:rsid w:val="008F7625"/>
    <w:rsid w:val="00902ECD"/>
    <w:rsid w:val="00902F8A"/>
    <w:rsid w:val="0090560A"/>
    <w:rsid w:val="00905C57"/>
    <w:rsid w:val="009123C8"/>
    <w:rsid w:val="00916E2A"/>
    <w:rsid w:val="00922964"/>
    <w:rsid w:val="00931192"/>
    <w:rsid w:val="009321EF"/>
    <w:rsid w:val="009329F7"/>
    <w:rsid w:val="0093495F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7DD"/>
    <w:rsid w:val="009C0A2D"/>
    <w:rsid w:val="009C26A0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9F2350"/>
    <w:rsid w:val="00A0049F"/>
    <w:rsid w:val="00A026DA"/>
    <w:rsid w:val="00A0463C"/>
    <w:rsid w:val="00A05E0F"/>
    <w:rsid w:val="00A0655B"/>
    <w:rsid w:val="00A11F34"/>
    <w:rsid w:val="00A130F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B1BFF"/>
    <w:rsid w:val="00AC0D0C"/>
    <w:rsid w:val="00AC24F9"/>
    <w:rsid w:val="00AC6256"/>
    <w:rsid w:val="00AC712C"/>
    <w:rsid w:val="00AD2782"/>
    <w:rsid w:val="00AD3733"/>
    <w:rsid w:val="00AD3F8E"/>
    <w:rsid w:val="00AD54E7"/>
    <w:rsid w:val="00AD63EE"/>
    <w:rsid w:val="00AD6B47"/>
    <w:rsid w:val="00AD7DEC"/>
    <w:rsid w:val="00AE447C"/>
    <w:rsid w:val="00AF3C4D"/>
    <w:rsid w:val="00AF41AE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83E6D"/>
    <w:rsid w:val="00B900A1"/>
    <w:rsid w:val="00B959CF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098"/>
    <w:rsid w:val="00BC58F1"/>
    <w:rsid w:val="00BC5B1E"/>
    <w:rsid w:val="00BC5FEF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16925"/>
    <w:rsid w:val="00C21A62"/>
    <w:rsid w:val="00C32408"/>
    <w:rsid w:val="00C36E68"/>
    <w:rsid w:val="00C379C9"/>
    <w:rsid w:val="00C37EE2"/>
    <w:rsid w:val="00C41AC9"/>
    <w:rsid w:val="00C42806"/>
    <w:rsid w:val="00C43001"/>
    <w:rsid w:val="00C44D39"/>
    <w:rsid w:val="00C45509"/>
    <w:rsid w:val="00C618F0"/>
    <w:rsid w:val="00C6787D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07CA"/>
    <w:rsid w:val="00CB2BAB"/>
    <w:rsid w:val="00CB2BBC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2CD9"/>
    <w:rsid w:val="00D64138"/>
    <w:rsid w:val="00D64773"/>
    <w:rsid w:val="00D64A2A"/>
    <w:rsid w:val="00D704F0"/>
    <w:rsid w:val="00D71B5B"/>
    <w:rsid w:val="00D721BC"/>
    <w:rsid w:val="00D7335B"/>
    <w:rsid w:val="00D8365B"/>
    <w:rsid w:val="00D86BCE"/>
    <w:rsid w:val="00D90CF2"/>
    <w:rsid w:val="00D91B2F"/>
    <w:rsid w:val="00D9348D"/>
    <w:rsid w:val="00D9483F"/>
    <w:rsid w:val="00DB23E5"/>
    <w:rsid w:val="00DB2EB9"/>
    <w:rsid w:val="00DB48F6"/>
    <w:rsid w:val="00DB57DD"/>
    <w:rsid w:val="00DC12E3"/>
    <w:rsid w:val="00DC1F4E"/>
    <w:rsid w:val="00DC4B37"/>
    <w:rsid w:val="00DD024E"/>
    <w:rsid w:val="00DD5C1F"/>
    <w:rsid w:val="00DD7D6D"/>
    <w:rsid w:val="00DE1EC0"/>
    <w:rsid w:val="00DE3EE2"/>
    <w:rsid w:val="00DE50DD"/>
    <w:rsid w:val="00E0249F"/>
    <w:rsid w:val="00E03E63"/>
    <w:rsid w:val="00E061C6"/>
    <w:rsid w:val="00E06755"/>
    <w:rsid w:val="00E06EB9"/>
    <w:rsid w:val="00E07978"/>
    <w:rsid w:val="00E11F92"/>
    <w:rsid w:val="00E12760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4035"/>
    <w:rsid w:val="00E37128"/>
    <w:rsid w:val="00E376E9"/>
    <w:rsid w:val="00E45437"/>
    <w:rsid w:val="00E51448"/>
    <w:rsid w:val="00E66CFD"/>
    <w:rsid w:val="00E70F8B"/>
    <w:rsid w:val="00E721EC"/>
    <w:rsid w:val="00E7311B"/>
    <w:rsid w:val="00E750F4"/>
    <w:rsid w:val="00E7547E"/>
    <w:rsid w:val="00E83EE3"/>
    <w:rsid w:val="00E849CC"/>
    <w:rsid w:val="00E86C30"/>
    <w:rsid w:val="00E90791"/>
    <w:rsid w:val="00E90C30"/>
    <w:rsid w:val="00E90D98"/>
    <w:rsid w:val="00E920F5"/>
    <w:rsid w:val="00E93990"/>
    <w:rsid w:val="00E95AD8"/>
    <w:rsid w:val="00EA3415"/>
    <w:rsid w:val="00EA6AD9"/>
    <w:rsid w:val="00EB04D6"/>
    <w:rsid w:val="00EB1DFB"/>
    <w:rsid w:val="00EC0AD1"/>
    <w:rsid w:val="00EC3ABE"/>
    <w:rsid w:val="00ED0429"/>
    <w:rsid w:val="00ED2065"/>
    <w:rsid w:val="00ED4D34"/>
    <w:rsid w:val="00EE0866"/>
    <w:rsid w:val="00EE3D6F"/>
    <w:rsid w:val="00EE3F42"/>
    <w:rsid w:val="00EF41EA"/>
    <w:rsid w:val="00EF5FEE"/>
    <w:rsid w:val="00EF77CC"/>
    <w:rsid w:val="00F03010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04E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65D1"/>
    <w:rsid w:val="00F87F2E"/>
    <w:rsid w:val="00F94ABC"/>
    <w:rsid w:val="00F97CB4"/>
    <w:rsid w:val="00FA09D9"/>
    <w:rsid w:val="00FA282F"/>
    <w:rsid w:val="00FA3CFC"/>
    <w:rsid w:val="00FB00FA"/>
    <w:rsid w:val="00FB0240"/>
    <w:rsid w:val="00FB0AEF"/>
    <w:rsid w:val="00FB32B4"/>
    <w:rsid w:val="00FB5063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C5B3-5B70-48DA-AE1A-942121EFB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8</TotalTime>
  <Pages>2</Pages>
  <Words>324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2021-05-25T13:33:00Z</cp:lastPrinted>
  <dcterms:created xsi:type="dcterms:W3CDTF">2021-05-31T17:23:00Z</dcterms:created>
  <dcterms:modified xsi:type="dcterms:W3CDTF">2021-05-31T17:34:00Z</dcterms:modified>
</cp:coreProperties>
</file>